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1073CC">
        <w:rPr>
          <w:rFonts w:ascii="Corbel" w:hAnsi="Corbel"/>
          <w:b/>
          <w:smallCaps/>
          <w:sz w:val="24"/>
          <w:szCs w:val="24"/>
        </w:rPr>
        <w:t xml:space="preserve"> </w:t>
      </w:r>
      <w:r w:rsidR="00D20574">
        <w:rPr>
          <w:rFonts w:ascii="Corbel" w:hAnsi="Corbel"/>
          <w:b/>
          <w:smallCaps/>
          <w:sz w:val="24"/>
          <w:szCs w:val="24"/>
        </w:rPr>
        <w:t>202</w:t>
      </w:r>
      <w:r w:rsidR="003E530A">
        <w:rPr>
          <w:rFonts w:ascii="Corbel" w:hAnsi="Corbel"/>
          <w:b/>
          <w:smallCaps/>
          <w:sz w:val="24"/>
          <w:szCs w:val="24"/>
        </w:rPr>
        <w:t>5</w:t>
      </w:r>
      <w:r w:rsidR="00D20574">
        <w:rPr>
          <w:rFonts w:ascii="Corbel" w:hAnsi="Corbel"/>
          <w:b/>
          <w:smallCaps/>
          <w:sz w:val="24"/>
          <w:szCs w:val="24"/>
        </w:rPr>
        <w:t xml:space="preserve"> - 202</w:t>
      </w:r>
      <w:r w:rsidR="003E530A">
        <w:rPr>
          <w:rFonts w:ascii="Corbel" w:hAnsi="Corbel"/>
          <w:b/>
          <w:smallCaps/>
          <w:sz w:val="24"/>
          <w:szCs w:val="24"/>
        </w:rPr>
        <w:t>7</w:t>
      </w:r>
    </w:p>
    <w:p w:rsidR="0085747A" w:rsidRDefault="001073CC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AD4238">
        <w:rPr>
          <w:rFonts w:ascii="Corbel" w:hAnsi="Corbel"/>
          <w:sz w:val="20"/>
          <w:szCs w:val="20"/>
        </w:rPr>
        <w:t>20</w:t>
      </w:r>
      <w:r w:rsidR="00655B61">
        <w:rPr>
          <w:rFonts w:ascii="Corbel" w:hAnsi="Corbel"/>
          <w:sz w:val="20"/>
          <w:szCs w:val="20"/>
        </w:rPr>
        <w:t>26</w:t>
      </w:r>
      <w:r w:rsidR="00BC3390">
        <w:rPr>
          <w:rFonts w:ascii="Corbel" w:hAnsi="Corbel"/>
          <w:sz w:val="20"/>
          <w:szCs w:val="20"/>
        </w:rPr>
        <w:t>/202</w:t>
      </w:r>
      <w:r w:rsidR="00655B61">
        <w:rPr>
          <w:rFonts w:ascii="Corbel" w:hAnsi="Corbel"/>
          <w:sz w:val="20"/>
          <w:szCs w:val="20"/>
        </w:rPr>
        <w:t>7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75254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Język komunikatów wizualnych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A821CD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655B6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655B6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3E5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9B4E3A">
              <w:rPr>
                <w:rFonts w:ascii="Corbel" w:hAnsi="Corbel"/>
                <w:b w:val="0"/>
                <w:sz w:val="24"/>
                <w:szCs w:val="24"/>
              </w:rPr>
              <w:t>, sp. pedagogika medialna</w:t>
            </w:r>
            <w:r w:rsidR="004D7E69">
              <w:rPr>
                <w:rFonts w:ascii="Corbel" w:hAnsi="Corbel"/>
                <w:b w:val="0"/>
                <w:sz w:val="24"/>
                <w:szCs w:val="24"/>
              </w:rPr>
              <w:t xml:space="preserve"> z animacją kultury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D0375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3E557A">
              <w:rPr>
                <w:rFonts w:ascii="Corbel" w:hAnsi="Corbel"/>
                <w:b w:val="0"/>
                <w:sz w:val="24"/>
                <w:szCs w:val="24"/>
              </w:rPr>
              <w:t>I stopień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3E5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3E5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A821CD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E44A9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rok/III semestr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3E5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3E5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3E5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Marek Hallada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E44A9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E2281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915F3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E44A95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☒</w:t>
      </w:r>
      <w:r w:rsidR="0085747A" w:rsidRPr="00735B77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960BB" w:rsidRDefault="00E22FBC" w:rsidP="002B083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="00E44A95" w:rsidRPr="00655B61">
        <w:rPr>
          <w:rFonts w:ascii="Corbel" w:hAnsi="Corbel"/>
          <w:b w:val="0"/>
          <w:smallCaps w:val="0"/>
          <w:szCs w:val="24"/>
        </w:rPr>
        <w:t>Egzamin</w:t>
      </w:r>
      <w:r w:rsidR="002B0837" w:rsidRPr="00655B61">
        <w:rPr>
          <w:rFonts w:ascii="Corbel" w:hAnsi="Corbel"/>
          <w:b w:val="0"/>
          <w:smallCaps w:val="0"/>
          <w:szCs w:val="24"/>
        </w:rPr>
        <w:t xml:space="preserve"> z oceną</w:t>
      </w:r>
      <w:r w:rsidR="00CF038B" w:rsidRPr="00655B61">
        <w:rPr>
          <w:rFonts w:ascii="Corbel" w:hAnsi="Corbel"/>
          <w:b w:val="0"/>
          <w:smallCaps w:val="0"/>
          <w:szCs w:val="24"/>
        </w:rPr>
        <w:t>, ćwiczenia zaliczenie z oceną</w:t>
      </w:r>
    </w:p>
    <w:p w:rsidR="00E44A95" w:rsidRDefault="00E44A9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D26F8C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z komputerami opartymi o środowisko Windows</w:t>
            </w:r>
          </w:p>
          <w:p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4"/>
        <w:gridCol w:w="8676"/>
      </w:tblGrid>
      <w:tr w:rsidR="0085747A" w:rsidRPr="009C54AE" w:rsidTr="0004198D">
        <w:tc>
          <w:tcPr>
            <w:tcW w:w="844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:rsidR="0085747A" w:rsidRPr="00286521" w:rsidRDefault="00286521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86521">
              <w:rPr>
                <w:rFonts w:ascii="Corbel" w:hAnsi="Corbel"/>
                <w:b w:val="0"/>
                <w:sz w:val="24"/>
                <w:szCs w:val="24"/>
              </w:rPr>
              <w:t xml:space="preserve">Przygotowanie </w:t>
            </w:r>
            <w:r w:rsidR="00B33EA7">
              <w:rPr>
                <w:rFonts w:ascii="Corbel" w:hAnsi="Corbel"/>
                <w:b w:val="0"/>
                <w:sz w:val="24"/>
                <w:szCs w:val="24"/>
              </w:rPr>
              <w:t xml:space="preserve">studentów </w:t>
            </w:r>
            <w:r w:rsidRPr="00286521">
              <w:rPr>
                <w:rFonts w:ascii="Corbel" w:hAnsi="Corbel"/>
                <w:b w:val="0"/>
                <w:sz w:val="24"/>
                <w:szCs w:val="24"/>
              </w:rPr>
              <w:t>do podstawowej analizy, oceny oraz tworzenia komunikatów wizualnych w różnorodnych formach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81"/>
        <w:gridCol w:w="5974"/>
        <w:gridCol w:w="1865"/>
      </w:tblGrid>
      <w:tr w:rsidR="0085747A" w:rsidRPr="009C54AE" w:rsidTr="0016558F">
        <w:tc>
          <w:tcPr>
            <w:tcW w:w="168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7C69E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:rsidR="0085747A" w:rsidRPr="009C54AE" w:rsidRDefault="0008746E" w:rsidP="00586B3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</w:t>
            </w:r>
          </w:p>
        </w:tc>
        <w:tc>
          <w:tcPr>
            <w:tcW w:w="186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85747A" w:rsidRPr="009C54AE" w:rsidTr="0016558F">
        <w:tc>
          <w:tcPr>
            <w:tcW w:w="168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="0085747A" w:rsidRPr="009C54AE" w:rsidRDefault="0008746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="00A92ABB"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9939C0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="00A92ABB">
              <w:rPr>
                <w:rFonts w:ascii="Corbel" w:hAnsi="Corbel"/>
                <w:b w:val="0"/>
                <w:smallCaps w:val="0"/>
                <w:szCs w:val="24"/>
              </w:rPr>
              <w:t>sadni konieczność</w:t>
            </w:r>
            <w:r w:rsidR="009939C0">
              <w:rPr>
                <w:rFonts w:ascii="Corbel" w:hAnsi="Corbel"/>
                <w:b w:val="0"/>
                <w:smallCaps w:val="0"/>
                <w:szCs w:val="24"/>
              </w:rPr>
              <w:t xml:space="preserve"> przestrzegania prawa, w tym prawa autorskiego, przy posługiwaniu się językiem komunikatów wizualnych</w:t>
            </w:r>
          </w:p>
        </w:tc>
        <w:tc>
          <w:tcPr>
            <w:tcW w:w="1865" w:type="dxa"/>
          </w:tcPr>
          <w:p w:rsidR="0085747A" w:rsidRPr="009C54AE" w:rsidRDefault="0004198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K_W12</w:t>
            </w:r>
          </w:p>
        </w:tc>
      </w:tr>
      <w:tr w:rsidR="0085747A" w:rsidRPr="009C54AE" w:rsidTr="0016558F">
        <w:tc>
          <w:tcPr>
            <w:tcW w:w="168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85747A" w:rsidRPr="009C54AE" w:rsidRDefault="0008746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3E598E">
              <w:rPr>
                <w:rFonts w:ascii="Corbel" w:hAnsi="Corbel"/>
                <w:b w:val="0"/>
                <w:smallCaps w:val="0"/>
                <w:szCs w:val="24"/>
              </w:rPr>
              <w:t>rzedstawi</w:t>
            </w:r>
            <w:r w:rsidR="009939C0">
              <w:rPr>
                <w:rFonts w:ascii="Corbel" w:hAnsi="Corbel"/>
                <w:b w:val="0"/>
                <w:smallCaps w:val="0"/>
                <w:szCs w:val="24"/>
              </w:rPr>
              <w:t xml:space="preserve">podstawowe procesy postrzegania, przetwarzania, zapamiętywania informacji w formie komunikatu wizualnego </w:t>
            </w:r>
          </w:p>
        </w:tc>
        <w:tc>
          <w:tcPr>
            <w:tcW w:w="1865" w:type="dxa"/>
          </w:tcPr>
          <w:p w:rsidR="0085747A" w:rsidRPr="009C54AE" w:rsidRDefault="005A019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K_W05, </w:t>
            </w:r>
            <w:r w:rsidR="0004198D">
              <w:rPr>
                <w:rFonts w:ascii="Corbel" w:hAnsi="Corbel"/>
                <w:b w:val="0"/>
                <w:smallCaps w:val="0"/>
                <w:szCs w:val="24"/>
              </w:rPr>
              <w:t>K_W14</w:t>
            </w:r>
          </w:p>
        </w:tc>
      </w:tr>
      <w:tr w:rsidR="0085747A" w:rsidRPr="009C54AE" w:rsidTr="0016558F">
        <w:tc>
          <w:tcPr>
            <w:tcW w:w="168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16558F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:rsidR="0085747A" w:rsidRPr="009C54AE" w:rsidRDefault="0008746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946D13">
              <w:rPr>
                <w:rFonts w:ascii="Corbel" w:hAnsi="Corbel"/>
                <w:b w:val="0"/>
                <w:smallCaps w:val="0"/>
                <w:szCs w:val="24"/>
              </w:rPr>
              <w:t>ymieni podstawowe założenia dotyczące komunikatów wizualnych przeznaczonych dla określonej grupy odbiorców</w:t>
            </w:r>
          </w:p>
        </w:tc>
        <w:tc>
          <w:tcPr>
            <w:tcW w:w="1865" w:type="dxa"/>
          </w:tcPr>
          <w:p w:rsidR="0085747A" w:rsidRPr="009C54AE" w:rsidRDefault="0004198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16558F" w:rsidRPr="009C54AE" w:rsidTr="0016558F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8F" w:rsidRPr="009C54AE" w:rsidRDefault="0016558F" w:rsidP="00605D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8F" w:rsidRPr="009C54AE" w:rsidRDefault="0008746E" w:rsidP="00605D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BB27C2">
              <w:rPr>
                <w:rFonts w:ascii="Corbel" w:hAnsi="Corbel"/>
                <w:b w:val="0"/>
                <w:smallCaps w:val="0"/>
                <w:szCs w:val="24"/>
              </w:rPr>
              <w:t>rzedstawi analizę komunikatu wizualnego, opisze podstawowe mechanizmy jego postrzegania i przetwarzania przez odbiorcę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8F" w:rsidRPr="009C54AE" w:rsidRDefault="002E495D" w:rsidP="00605D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K_U04, </w:t>
            </w:r>
            <w:r w:rsidR="0004198D"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="0016558F" w:rsidRPr="009C54AE" w:rsidTr="0016558F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8F" w:rsidRPr="009C54AE" w:rsidRDefault="0016558F" w:rsidP="00605D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8F" w:rsidRPr="009C54AE" w:rsidRDefault="0008746E" w:rsidP="00605D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796C23">
              <w:rPr>
                <w:rFonts w:ascii="Corbel" w:hAnsi="Corbel"/>
                <w:b w:val="0"/>
                <w:smallCaps w:val="0"/>
                <w:szCs w:val="24"/>
              </w:rPr>
              <w:t>aproponuje drogi rozwoju w analizowaniu i tworzeniu komunikatów wizualnych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8F" w:rsidRPr="009C54AE" w:rsidRDefault="0004198D" w:rsidP="00605D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16558F" w:rsidRPr="009C54AE" w:rsidTr="0016558F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8F" w:rsidRPr="009C54AE" w:rsidRDefault="0016558F" w:rsidP="00605D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8F" w:rsidRPr="009C54AE" w:rsidRDefault="0008746E" w:rsidP="00605D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B0399A">
              <w:rPr>
                <w:rFonts w:ascii="Corbel" w:hAnsi="Corbel"/>
                <w:b w:val="0"/>
                <w:smallCaps w:val="0"/>
                <w:szCs w:val="24"/>
              </w:rPr>
              <w:t>yszuka i oceni przydatnoś</w:t>
            </w:r>
            <w:r w:rsidR="006E0F5C"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="00B0399A">
              <w:rPr>
                <w:rFonts w:ascii="Corbel" w:hAnsi="Corbel"/>
                <w:b w:val="0"/>
                <w:smallCaps w:val="0"/>
                <w:szCs w:val="24"/>
              </w:rPr>
              <w:t xml:space="preserve"> źródeł informacji</w:t>
            </w:r>
            <w:r w:rsidR="006E0F5C">
              <w:rPr>
                <w:rFonts w:ascii="Corbel" w:hAnsi="Corbel"/>
                <w:b w:val="0"/>
                <w:smallCaps w:val="0"/>
                <w:szCs w:val="24"/>
              </w:rPr>
              <w:t xml:space="preserve"> związanych z językiem komunikatów wizualnych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8F" w:rsidRPr="009C54AE" w:rsidRDefault="0004198D" w:rsidP="00605D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K_U10</w:t>
            </w:r>
          </w:p>
        </w:tc>
      </w:tr>
      <w:tr w:rsidR="0016558F" w:rsidRPr="009C54AE" w:rsidTr="0016558F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8F" w:rsidRPr="009C54AE" w:rsidRDefault="0016558F" w:rsidP="00605D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8F" w:rsidRPr="009C54AE" w:rsidRDefault="0008746E" w:rsidP="00605D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557326">
              <w:rPr>
                <w:rFonts w:ascii="Corbel" w:hAnsi="Corbel"/>
                <w:b w:val="0"/>
                <w:smallCaps w:val="0"/>
                <w:szCs w:val="24"/>
              </w:rPr>
              <w:t>kreśli braki swojej wiedzy związanej z językiem komunikatów wizualnych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8F" w:rsidRPr="009C54AE" w:rsidRDefault="0004198D" w:rsidP="00605D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E44A95" w:rsidRPr="009C54AE" w:rsidTr="0075311D">
        <w:tc>
          <w:tcPr>
            <w:tcW w:w="9520" w:type="dxa"/>
          </w:tcPr>
          <w:p w:rsidR="00E44A95" w:rsidRPr="009C54AE" w:rsidRDefault="00E44A95" w:rsidP="0075311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44A95" w:rsidRPr="009C54AE" w:rsidTr="0075311D">
        <w:tc>
          <w:tcPr>
            <w:tcW w:w="9520" w:type="dxa"/>
          </w:tcPr>
          <w:p w:rsidR="00E44A95" w:rsidRPr="009C54AE" w:rsidRDefault="00E44A95" w:rsidP="007531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E44A95" w:rsidRPr="009C54AE" w:rsidTr="0075311D">
        <w:tc>
          <w:tcPr>
            <w:tcW w:w="9520" w:type="dxa"/>
          </w:tcPr>
          <w:p w:rsidR="00E44A95" w:rsidRPr="009C54AE" w:rsidRDefault="00E44A95" w:rsidP="0075311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44A95" w:rsidRPr="009C54AE" w:rsidTr="0075311D">
        <w:tc>
          <w:tcPr>
            <w:tcW w:w="9520" w:type="dxa"/>
          </w:tcPr>
          <w:p w:rsidR="00E44A95" w:rsidRPr="00FD5B68" w:rsidRDefault="00E44A95" w:rsidP="00B84B7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D5B68">
              <w:rPr>
                <w:rFonts w:ascii="Corbel" w:hAnsi="Corbel"/>
                <w:sz w:val="24"/>
                <w:szCs w:val="24"/>
              </w:rPr>
              <w:t>Film i jego język</w:t>
            </w:r>
          </w:p>
        </w:tc>
      </w:tr>
      <w:tr w:rsidR="00E44A95" w:rsidRPr="009C54AE" w:rsidTr="0075311D">
        <w:tc>
          <w:tcPr>
            <w:tcW w:w="9520" w:type="dxa"/>
          </w:tcPr>
          <w:p w:rsidR="00E44A95" w:rsidRPr="00FD5B68" w:rsidRDefault="00E44A95" w:rsidP="00B84B7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D5B68">
              <w:rPr>
                <w:rFonts w:ascii="Corbel" w:hAnsi="Corbel"/>
                <w:sz w:val="24"/>
                <w:szCs w:val="24"/>
              </w:rPr>
              <w:t>Pismo i jego znaczenie w komunikatach wizualnych</w:t>
            </w:r>
          </w:p>
        </w:tc>
      </w:tr>
      <w:tr w:rsidR="00E44A95" w:rsidRPr="009C54AE" w:rsidTr="0075311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A95" w:rsidRPr="00FD5B68" w:rsidRDefault="00E44A95" w:rsidP="00B84B7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D5B68">
              <w:rPr>
                <w:rFonts w:ascii="Corbel" w:hAnsi="Corbel"/>
                <w:sz w:val="24"/>
                <w:szCs w:val="24"/>
              </w:rPr>
              <w:t xml:space="preserve"> Konstrukcja i analiza komunikatu wizualnego z punktu widzenia kompozycji obrazu</w:t>
            </w:r>
          </w:p>
        </w:tc>
      </w:tr>
      <w:tr w:rsidR="00E44A95" w:rsidRPr="009C54AE" w:rsidTr="0075311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A95" w:rsidRPr="00FD5B68" w:rsidRDefault="00E44A95" w:rsidP="00B84B7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D5B68">
              <w:rPr>
                <w:rFonts w:ascii="Corbel" w:hAnsi="Corbel"/>
                <w:sz w:val="24"/>
                <w:szCs w:val="24"/>
              </w:rPr>
              <w:t>Konstrukcja  i analiza komunikatu wizualnego z punktu widzenia barwy</w:t>
            </w:r>
          </w:p>
        </w:tc>
      </w:tr>
      <w:tr w:rsidR="00E44A95" w:rsidRPr="009C54AE" w:rsidTr="0075311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A95" w:rsidRPr="00FD5B68" w:rsidRDefault="00E44A95" w:rsidP="00B84B7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D5B68">
              <w:rPr>
                <w:rFonts w:ascii="Corbel" w:hAnsi="Corbel"/>
                <w:sz w:val="24"/>
                <w:szCs w:val="24"/>
              </w:rPr>
              <w:t>Analiza fotografii z punktu widzenia komunikatu wizualnego</w:t>
            </w:r>
          </w:p>
        </w:tc>
      </w:tr>
      <w:tr w:rsidR="00E44A95" w:rsidRPr="009C54AE" w:rsidTr="0075311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A95" w:rsidRPr="00FD5B68" w:rsidRDefault="00E44A95" w:rsidP="00B84B7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D5B68">
              <w:rPr>
                <w:rFonts w:ascii="Corbel" w:hAnsi="Corbel"/>
                <w:sz w:val="24"/>
                <w:szCs w:val="24"/>
              </w:rPr>
              <w:t>Analiza reklamy z punktu widzenia komunikatu wizualnego</w:t>
            </w:r>
          </w:p>
        </w:tc>
      </w:tr>
      <w:tr w:rsidR="00E44A95" w:rsidRPr="009C54AE" w:rsidTr="0075311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A95" w:rsidRPr="00FD5B68" w:rsidRDefault="00E44A95" w:rsidP="00B84B7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D5B68">
              <w:rPr>
                <w:rFonts w:ascii="Corbel" w:hAnsi="Corbel"/>
                <w:sz w:val="24"/>
                <w:szCs w:val="24"/>
              </w:rPr>
              <w:t xml:space="preserve"> Analiza prezentacji multimedialnej z punktu widzenia komunikatu wizualnego</w:t>
            </w:r>
          </w:p>
        </w:tc>
      </w:tr>
      <w:tr w:rsidR="00E44A95" w:rsidRPr="009C54AE" w:rsidTr="0075311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A95" w:rsidRPr="009C54AE" w:rsidRDefault="00E44A95" w:rsidP="0075311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C3447C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Pr="00946D13" w:rsidRDefault="00E44A9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</w:t>
      </w:r>
      <w:r w:rsidR="00946D13" w:rsidRPr="00946D13">
        <w:rPr>
          <w:rFonts w:ascii="Corbel" w:hAnsi="Corbel"/>
          <w:b w:val="0"/>
          <w:smallCaps w:val="0"/>
          <w:szCs w:val="24"/>
        </w:rPr>
        <w:t xml:space="preserve">: </w:t>
      </w:r>
      <w:r>
        <w:rPr>
          <w:rFonts w:ascii="Corbel" w:hAnsi="Corbel"/>
          <w:b w:val="0"/>
          <w:smallCaps w:val="0"/>
          <w:szCs w:val="24"/>
        </w:rPr>
        <w:t xml:space="preserve">praca indywidualna w pracowni komputerowej z programami  użytkowymi, ćwiczenia w ich wykorzystaniu, </w:t>
      </w:r>
      <w:r w:rsidR="005F4285">
        <w:rPr>
          <w:rFonts w:ascii="Corbel" w:hAnsi="Corbel"/>
          <w:b w:val="0"/>
          <w:smallCaps w:val="0"/>
          <w:szCs w:val="24"/>
        </w:rPr>
        <w:t xml:space="preserve">analiza komunikatów wizualnych, </w:t>
      </w:r>
      <w:r>
        <w:rPr>
          <w:rFonts w:ascii="Corbel" w:hAnsi="Corbel"/>
          <w:b w:val="0"/>
          <w:smallCaps w:val="0"/>
          <w:szCs w:val="24"/>
        </w:rPr>
        <w:t>korzystanie z materiałów przygotowanych przez prowadzącego zajęcia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62"/>
        <w:gridCol w:w="5441"/>
        <w:gridCol w:w="2117"/>
      </w:tblGrid>
      <w:tr w:rsidR="0085747A" w:rsidRPr="009C54AE" w:rsidTr="00B74B1F">
        <w:tc>
          <w:tcPr>
            <w:tcW w:w="1962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</w:t>
            </w:r>
            <w:r w:rsidR="00946D1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:rsidTr="00B74B1F">
        <w:tc>
          <w:tcPr>
            <w:tcW w:w="1962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:rsidR="0085747A" w:rsidRPr="00C3447C" w:rsidRDefault="00C3447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:rsidR="0085747A" w:rsidRPr="00C3447C" w:rsidRDefault="00E211A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3447C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616DED" w:rsidRPr="009C54AE" w:rsidTr="00B74B1F">
        <w:tc>
          <w:tcPr>
            <w:tcW w:w="1962" w:type="dxa"/>
          </w:tcPr>
          <w:p w:rsidR="00616DED" w:rsidRPr="009C54AE" w:rsidRDefault="00616DED" w:rsidP="00616DE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616DED" w:rsidRPr="00C3447C" w:rsidRDefault="00616DED" w:rsidP="00616D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3447C">
              <w:rPr>
                <w:rFonts w:ascii="Corbel" w:hAnsi="Corbel"/>
                <w:b w:val="0"/>
                <w:smallCaps w:val="0"/>
                <w:szCs w:val="24"/>
              </w:rPr>
              <w:t>Egzamin</w:t>
            </w:r>
            <w:r w:rsidR="00E275AD" w:rsidRPr="00C3447C">
              <w:rPr>
                <w:rFonts w:ascii="Corbel" w:hAnsi="Corbel"/>
                <w:b w:val="0"/>
                <w:smallCaps w:val="0"/>
                <w:szCs w:val="24"/>
              </w:rPr>
              <w:t xml:space="preserve"> pisemny</w:t>
            </w:r>
          </w:p>
        </w:tc>
        <w:tc>
          <w:tcPr>
            <w:tcW w:w="2117" w:type="dxa"/>
          </w:tcPr>
          <w:p w:rsidR="00616DED" w:rsidRPr="00C3447C" w:rsidRDefault="00AB7BA4" w:rsidP="00616D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3447C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616DED" w:rsidRPr="009C54AE" w:rsidTr="00B74B1F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DED" w:rsidRPr="009C54AE" w:rsidRDefault="00616DED" w:rsidP="00616DE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DED" w:rsidRPr="00C3447C" w:rsidRDefault="00616DED" w:rsidP="00616D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3447C">
              <w:rPr>
                <w:rFonts w:ascii="Corbel" w:hAnsi="Corbel"/>
                <w:b w:val="0"/>
                <w:smallCaps w:val="0"/>
                <w:szCs w:val="24"/>
              </w:rPr>
              <w:t>Egzamin</w:t>
            </w:r>
            <w:r w:rsidR="00E275AD" w:rsidRPr="00C3447C">
              <w:rPr>
                <w:rFonts w:ascii="Corbel" w:hAnsi="Corbel"/>
                <w:b w:val="0"/>
                <w:smallCaps w:val="0"/>
                <w:szCs w:val="24"/>
              </w:rPr>
              <w:t xml:space="preserve"> pisemny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DED" w:rsidRPr="00C3447C" w:rsidRDefault="00AB7BA4" w:rsidP="00616D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3447C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616DED" w:rsidRPr="009C54AE" w:rsidTr="00B74B1F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DED" w:rsidRPr="009C54AE" w:rsidRDefault="00616DED" w:rsidP="00616DE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DED" w:rsidRPr="00C3447C" w:rsidRDefault="00616DED" w:rsidP="00616D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3447C">
              <w:rPr>
                <w:rFonts w:ascii="Corbel" w:hAnsi="Corbel"/>
                <w:b w:val="0"/>
                <w:smallCaps w:val="0"/>
                <w:szCs w:val="24"/>
              </w:rPr>
              <w:t>Egzamin</w:t>
            </w:r>
            <w:r w:rsidR="00E275AD" w:rsidRPr="00C3447C">
              <w:rPr>
                <w:rFonts w:ascii="Corbel" w:hAnsi="Corbel"/>
                <w:b w:val="0"/>
                <w:smallCaps w:val="0"/>
                <w:szCs w:val="24"/>
              </w:rPr>
              <w:t xml:space="preserve"> pisemny</w:t>
            </w:r>
            <w:r w:rsidR="00E44A95" w:rsidRPr="00C3447C">
              <w:rPr>
                <w:rFonts w:ascii="Corbel" w:hAnsi="Corbel"/>
                <w:b w:val="0"/>
                <w:smallCaps w:val="0"/>
                <w:szCs w:val="24"/>
              </w:rPr>
              <w:t>, Obserwacja na zajęciach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DED" w:rsidRPr="00C3447C" w:rsidRDefault="00AB7BA4" w:rsidP="00616D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3447C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616DED" w:rsidRPr="009C54AE" w:rsidTr="00B74B1F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DED" w:rsidRPr="009C54AE" w:rsidRDefault="00616DED" w:rsidP="00616DE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DED" w:rsidRPr="00C3447C" w:rsidRDefault="00616DED" w:rsidP="00616D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3447C">
              <w:rPr>
                <w:rFonts w:ascii="Corbel" w:hAnsi="Corbel"/>
                <w:b w:val="0"/>
                <w:smallCaps w:val="0"/>
                <w:szCs w:val="24"/>
              </w:rPr>
              <w:t>Egzamin</w:t>
            </w:r>
            <w:r w:rsidR="00E275AD" w:rsidRPr="00C3447C">
              <w:rPr>
                <w:rFonts w:ascii="Corbel" w:hAnsi="Corbel"/>
                <w:b w:val="0"/>
                <w:smallCaps w:val="0"/>
                <w:szCs w:val="24"/>
              </w:rPr>
              <w:t xml:space="preserve"> pisemny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DED" w:rsidRPr="00C3447C" w:rsidRDefault="00AB7BA4" w:rsidP="00616D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3447C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616DED" w:rsidRPr="009C54AE" w:rsidTr="00B74B1F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DED" w:rsidRPr="009C54AE" w:rsidRDefault="00616DED" w:rsidP="00616DE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DED" w:rsidRPr="00C3447C" w:rsidRDefault="00616DED" w:rsidP="00616D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3447C">
              <w:rPr>
                <w:rFonts w:ascii="Corbel" w:hAnsi="Corbel"/>
                <w:b w:val="0"/>
                <w:smallCaps w:val="0"/>
                <w:szCs w:val="24"/>
              </w:rPr>
              <w:t>Egzamin</w:t>
            </w:r>
            <w:r w:rsidR="00E275AD" w:rsidRPr="00C3447C">
              <w:rPr>
                <w:rFonts w:ascii="Corbel" w:hAnsi="Corbel"/>
                <w:b w:val="0"/>
                <w:smallCaps w:val="0"/>
                <w:szCs w:val="24"/>
              </w:rPr>
              <w:t xml:space="preserve"> pisemny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DED" w:rsidRPr="00C3447C" w:rsidRDefault="00AB7BA4" w:rsidP="00616D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3447C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616DED" w:rsidRPr="009C54AE" w:rsidTr="00B74B1F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DED" w:rsidRPr="009C54AE" w:rsidRDefault="00616DED" w:rsidP="00616DE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7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DED" w:rsidRPr="00C3447C" w:rsidRDefault="00616DED" w:rsidP="00616D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3447C">
              <w:rPr>
                <w:rFonts w:ascii="Corbel" w:hAnsi="Corbel"/>
                <w:b w:val="0"/>
                <w:smallCaps w:val="0"/>
                <w:szCs w:val="24"/>
              </w:rPr>
              <w:t>Egzamin</w:t>
            </w:r>
            <w:r w:rsidR="00E275AD" w:rsidRPr="00C3447C">
              <w:rPr>
                <w:rFonts w:ascii="Corbel" w:hAnsi="Corbel"/>
                <w:b w:val="0"/>
                <w:smallCaps w:val="0"/>
                <w:szCs w:val="24"/>
              </w:rPr>
              <w:t xml:space="preserve"> pisemny</w:t>
            </w:r>
            <w:r w:rsidR="00E44A95" w:rsidRPr="00C3447C">
              <w:rPr>
                <w:rFonts w:ascii="Corbel" w:hAnsi="Corbel"/>
                <w:b w:val="0"/>
                <w:smallCaps w:val="0"/>
                <w:szCs w:val="24"/>
              </w:rPr>
              <w:t>, obserwacja na zajęciach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DED" w:rsidRPr="00C3447C" w:rsidRDefault="00AB7BA4" w:rsidP="00616D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3447C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85747A" w:rsidRPr="00AD4238" w:rsidRDefault="00AD4238" w:rsidP="00AD4238">
            <w:pPr>
              <w:pStyle w:val="NormalnyWeb"/>
              <w:rPr>
                <w:rFonts w:ascii="Corbel" w:hAnsi="Corbel"/>
                <w:color w:val="000000"/>
              </w:rPr>
            </w:pPr>
            <w:bookmarkStart w:id="0" w:name="_GoBack"/>
            <w:r w:rsidRPr="00AD4238">
              <w:rPr>
                <w:rFonts w:ascii="Corbel" w:hAnsi="Corbel"/>
                <w:color w:val="000000"/>
              </w:rPr>
              <w:t>Ocena z ćwiczeń będzie oparta o zaprojektowanie i obronę (ustnie) komunikatu wizualnego Egzamin w formie pisemnej. Składa się z części teoretycznej. Do egzaminu stosuje się przelicznik. Za odpowiedni procent uzyskanych punktów (każde pytanie jest punktowane): - do 50% - niedostateczny - 51% - 60% - dostateczny - 61% – 70% dostateczny plus- 71% - 80% dobry - 81% – 90% - dobry plus - 91% - 100% - bardzo dobry.</w:t>
            </w:r>
            <w:bookmarkEnd w:id="0"/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A46365" w:rsidP="00F5033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Default="00BD29D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udział w konsultacjach</w:t>
            </w:r>
          </w:p>
          <w:p w:rsidR="00326139" w:rsidRPr="009C54AE" w:rsidRDefault="00BD29D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egzamin</w:t>
            </w:r>
          </w:p>
        </w:tc>
        <w:tc>
          <w:tcPr>
            <w:tcW w:w="4677" w:type="dxa"/>
          </w:tcPr>
          <w:p w:rsidR="00C61DC5" w:rsidRDefault="00C61DC5" w:rsidP="00F5033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326139" w:rsidRDefault="00BD29D3" w:rsidP="00F5033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  <w:p w:rsidR="00326139" w:rsidRPr="009C54AE" w:rsidRDefault="00326139" w:rsidP="00F5033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BD29D3">
              <w:rPr>
                <w:rFonts w:ascii="Corbel" w:hAnsi="Corbel"/>
                <w:sz w:val="24"/>
                <w:szCs w:val="24"/>
              </w:rPr>
              <w:t>:</w:t>
            </w:r>
          </w:p>
          <w:p w:rsidR="00DA3848" w:rsidRDefault="00BD29D3" w:rsidP="00DA384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</w:t>
            </w:r>
            <w:r w:rsidR="00DA3848">
              <w:rPr>
                <w:rFonts w:ascii="Corbel" w:hAnsi="Corbel"/>
                <w:sz w:val="24"/>
                <w:szCs w:val="24"/>
              </w:rPr>
              <w:t xml:space="preserve">rzygotowanie do zajęć </w:t>
            </w:r>
          </w:p>
          <w:p w:rsidR="00DA3848" w:rsidRDefault="00BD29D3" w:rsidP="00DA384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s</w:t>
            </w:r>
            <w:r w:rsidR="00DA3848">
              <w:rPr>
                <w:rFonts w:ascii="Corbel" w:hAnsi="Corbel"/>
                <w:sz w:val="24"/>
                <w:szCs w:val="24"/>
              </w:rPr>
              <w:t xml:space="preserve">tudiowanie literatury </w:t>
            </w:r>
          </w:p>
          <w:p w:rsidR="00C61DC5" w:rsidRPr="009C54AE" w:rsidRDefault="00BD29D3" w:rsidP="00DA384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</w:t>
            </w:r>
            <w:r w:rsidR="00DA3848">
              <w:rPr>
                <w:rFonts w:ascii="Corbel" w:hAnsi="Corbel"/>
                <w:sz w:val="24"/>
                <w:szCs w:val="24"/>
              </w:rPr>
              <w:t xml:space="preserve">rzygotowanie do egzaminu </w:t>
            </w:r>
          </w:p>
        </w:tc>
        <w:tc>
          <w:tcPr>
            <w:tcW w:w="4677" w:type="dxa"/>
          </w:tcPr>
          <w:p w:rsidR="00DA3848" w:rsidRDefault="00DA3848" w:rsidP="00F5033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DA3848" w:rsidRDefault="00DA3848" w:rsidP="00F5033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E44A95" w:rsidRDefault="00326139" w:rsidP="00F5033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  <w:p w:rsidR="00E44A95" w:rsidRDefault="00326139" w:rsidP="00F5033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  <w:p w:rsidR="00C61DC5" w:rsidRPr="009C54AE" w:rsidRDefault="00F50332" w:rsidP="00F5033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BE76BA" w:rsidP="00F5033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F50332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353A98" w:rsidP="00F5033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lastRenderedPageBreak/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28042F" w:rsidRDefault="0028042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Smici</w:t>
            </w:r>
            <w:r w:rsidR="00067FDA">
              <w:rPr>
                <w:rFonts w:ascii="Corbel" w:hAnsi="Corbel"/>
                <w:b w:val="0"/>
                <w:smallCaps w:val="0"/>
                <w:szCs w:val="24"/>
              </w:rPr>
              <w:t>klas M., Infografiki. Praktyczne zastosowanie w biznesie. Wyd. Helion</w:t>
            </w:r>
            <w:r w:rsidR="007A55B9">
              <w:rPr>
                <w:rFonts w:ascii="Corbel" w:hAnsi="Corbel"/>
                <w:b w:val="0"/>
                <w:smallCaps w:val="0"/>
                <w:szCs w:val="24"/>
              </w:rPr>
              <w:t>. Gliwice</w:t>
            </w:r>
            <w:r w:rsidR="00067FDA">
              <w:rPr>
                <w:rFonts w:ascii="Corbel" w:hAnsi="Corbel"/>
                <w:b w:val="0"/>
                <w:smallCaps w:val="0"/>
                <w:szCs w:val="24"/>
              </w:rPr>
              <w:t>2013.</w:t>
            </w:r>
          </w:p>
          <w:p w:rsidR="00F1635E" w:rsidRPr="00F1635E" w:rsidRDefault="00F1635E" w:rsidP="00F1635E">
            <w:pPr>
              <w:pStyle w:val="Tekstprzypisudolnego"/>
              <w:rPr>
                <w:rFonts w:ascii="Corbel" w:hAnsi="Corbel"/>
                <w:sz w:val="24"/>
                <w:szCs w:val="24"/>
              </w:rPr>
            </w:pPr>
            <w:r w:rsidRPr="00F1635E">
              <w:rPr>
                <w:rFonts w:ascii="Corbel" w:hAnsi="Corbel"/>
                <w:sz w:val="24"/>
                <w:szCs w:val="24"/>
              </w:rPr>
              <w:t>Bergstrom B., Komunikacja wizualna, Wyd. Naukowe PWN, Warszawa 2009.</w:t>
            </w:r>
          </w:p>
          <w:p w:rsidR="00F1635E" w:rsidRPr="00C3447C" w:rsidRDefault="00F1635E" w:rsidP="00F1635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344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Francuz P., Komunikacja wizualna,  Wyd. Naukowe Scholar, Warszawa 2012.</w:t>
            </w: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F1635E" w:rsidRPr="005410F1" w:rsidRDefault="0085747A" w:rsidP="00F1635E">
            <w:pPr>
              <w:pStyle w:val="Punktygwne"/>
              <w:spacing w:before="0" w:after="0"/>
              <w:contextualSpacing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  <w:r w:rsidR="00F1635E">
              <w:rPr>
                <w:rFonts w:ascii="Corbel" w:hAnsi="Corbel"/>
                <w:b w:val="0"/>
                <w:smallCaps w:val="0"/>
                <w:szCs w:val="24"/>
              </w:rPr>
              <w:t>Zausznica A., Nauka o barwie, Wyd. Naukowe PWN, Warszawa 2012.</w:t>
            </w:r>
          </w:p>
          <w:p w:rsidR="00F1635E" w:rsidRDefault="00F1635E" w:rsidP="00F1635E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5410F1">
              <w:rPr>
                <w:rFonts w:ascii="Corbel" w:hAnsi="Corbel"/>
                <w:sz w:val="24"/>
                <w:szCs w:val="24"/>
              </w:rPr>
              <w:t xml:space="preserve">Kelby S., Fotografia cyfrowa. Edycja zdjęć. </w:t>
            </w:r>
            <w:r w:rsidR="005E7673">
              <w:rPr>
                <w:rFonts w:ascii="Corbel" w:hAnsi="Corbel"/>
                <w:sz w:val="24"/>
                <w:szCs w:val="24"/>
              </w:rPr>
              <w:t xml:space="preserve">Wydanie VII . </w:t>
            </w:r>
            <w:r w:rsidRPr="005410F1">
              <w:rPr>
                <w:rFonts w:ascii="Corbel" w:hAnsi="Corbel"/>
                <w:sz w:val="24"/>
                <w:szCs w:val="24"/>
              </w:rPr>
              <w:t>Wydawnictwo HELION, Gliwice 20</w:t>
            </w:r>
            <w:r w:rsidR="00A61217">
              <w:rPr>
                <w:rFonts w:ascii="Corbel" w:hAnsi="Corbel"/>
                <w:sz w:val="24"/>
                <w:szCs w:val="24"/>
              </w:rPr>
              <w:t>14</w:t>
            </w:r>
            <w:r>
              <w:rPr>
                <w:rFonts w:ascii="Corbel" w:hAnsi="Corbel"/>
                <w:sz w:val="24"/>
                <w:szCs w:val="24"/>
              </w:rPr>
              <w:t>(</w:t>
            </w:r>
            <w:r w:rsidRPr="005410F1">
              <w:rPr>
                <w:rFonts w:ascii="Corbel" w:hAnsi="Corbel"/>
                <w:sz w:val="24"/>
                <w:szCs w:val="24"/>
              </w:rPr>
              <w:t>oraz wydania następne).</w:t>
            </w:r>
          </w:p>
          <w:p w:rsidR="00F1635E" w:rsidRDefault="00F1635E" w:rsidP="00F1635E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Gałązka T., Kompozycja obrazu fotograficznego, Wydawnictwo Helion, Gliwice 2011.</w:t>
            </w:r>
          </w:p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5301" w:rsidRDefault="00FE5301" w:rsidP="00C16ABF">
      <w:pPr>
        <w:spacing w:after="0" w:line="240" w:lineRule="auto"/>
      </w:pPr>
      <w:r>
        <w:separator/>
      </w:r>
    </w:p>
  </w:endnote>
  <w:endnote w:type="continuationSeparator" w:id="1">
    <w:p w:rsidR="00FE5301" w:rsidRDefault="00FE530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5301" w:rsidRDefault="00FE5301" w:rsidP="00C16ABF">
      <w:pPr>
        <w:spacing w:after="0" w:line="240" w:lineRule="auto"/>
      </w:pPr>
      <w:r>
        <w:separator/>
      </w:r>
    </w:p>
  </w:footnote>
  <w:footnote w:type="continuationSeparator" w:id="1">
    <w:p w:rsidR="00FE5301" w:rsidRDefault="00FE5301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24F2"/>
    <w:rsid w:val="00015B8F"/>
    <w:rsid w:val="00022ECE"/>
    <w:rsid w:val="0003010C"/>
    <w:rsid w:val="0004198D"/>
    <w:rsid w:val="00042A51"/>
    <w:rsid w:val="00042D2E"/>
    <w:rsid w:val="00043FF4"/>
    <w:rsid w:val="00044C82"/>
    <w:rsid w:val="00067FDA"/>
    <w:rsid w:val="00070ED6"/>
    <w:rsid w:val="000742DC"/>
    <w:rsid w:val="00084C12"/>
    <w:rsid w:val="0008746E"/>
    <w:rsid w:val="0009462C"/>
    <w:rsid w:val="00094B12"/>
    <w:rsid w:val="00096C46"/>
    <w:rsid w:val="000A296F"/>
    <w:rsid w:val="000A2A28"/>
    <w:rsid w:val="000B192D"/>
    <w:rsid w:val="000B28EE"/>
    <w:rsid w:val="000B3E37"/>
    <w:rsid w:val="000B71F3"/>
    <w:rsid w:val="000D04B0"/>
    <w:rsid w:val="000F1C57"/>
    <w:rsid w:val="000F5615"/>
    <w:rsid w:val="000F7209"/>
    <w:rsid w:val="001001CD"/>
    <w:rsid w:val="001073CC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558F"/>
    <w:rsid w:val="00166A03"/>
    <w:rsid w:val="001718A7"/>
    <w:rsid w:val="001737CF"/>
    <w:rsid w:val="00176083"/>
    <w:rsid w:val="001770C7"/>
    <w:rsid w:val="0018004B"/>
    <w:rsid w:val="00192F37"/>
    <w:rsid w:val="001A70D2"/>
    <w:rsid w:val="001D205D"/>
    <w:rsid w:val="001D657B"/>
    <w:rsid w:val="001D7B54"/>
    <w:rsid w:val="001E0209"/>
    <w:rsid w:val="001F2CA2"/>
    <w:rsid w:val="00210092"/>
    <w:rsid w:val="002144C0"/>
    <w:rsid w:val="0022477D"/>
    <w:rsid w:val="002278A9"/>
    <w:rsid w:val="002336F9"/>
    <w:rsid w:val="0024028F"/>
    <w:rsid w:val="00244ABC"/>
    <w:rsid w:val="00263BDB"/>
    <w:rsid w:val="0028042F"/>
    <w:rsid w:val="00281FF2"/>
    <w:rsid w:val="002857DE"/>
    <w:rsid w:val="00286521"/>
    <w:rsid w:val="00291567"/>
    <w:rsid w:val="002A22BF"/>
    <w:rsid w:val="002A2389"/>
    <w:rsid w:val="002A671D"/>
    <w:rsid w:val="002B0837"/>
    <w:rsid w:val="002B4D55"/>
    <w:rsid w:val="002B5EA0"/>
    <w:rsid w:val="002B6119"/>
    <w:rsid w:val="002C1F06"/>
    <w:rsid w:val="002D3375"/>
    <w:rsid w:val="002D73D4"/>
    <w:rsid w:val="002E495D"/>
    <w:rsid w:val="002F02A3"/>
    <w:rsid w:val="002F4ABE"/>
    <w:rsid w:val="003016E4"/>
    <w:rsid w:val="003018BA"/>
    <w:rsid w:val="0030395F"/>
    <w:rsid w:val="00305C92"/>
    <w:rsid w:val="003151C5"/>
    <w:rsid w:val="00326139"/>
    <w:rsid w:val="003343CF"/>
    <w:rsid w:val="00342A36"/>
    <w:rsid w:val="00346FE9"/>
    <w:rsid w:val="0034759A"/>
    <w:rsid w:val="003503F6"/>
    <w:rsid w:val="003530DD"/>
    <w:rsid w:val="00353A98"/>
    <w:rsid w:val="00363F78"/>
    <w:rsid w:val="00385E3A"/>
    <w:rsid w:val="003A0A5B"/>
    <w:rsid w:val="003A1176"/>
    <w:rsid w:val="003C0BAE"/>
    <w:rsid w:val="003D18A9"/>
    <w:rsid w:val="003D6CE2"/>
    <w:rsid w:val="003E1941"/>
    <w:rsid w:val="003E2FE6"/>
    <w:rsid w:val="003E49D5"/>
    <w:rsid w:val="003E530A"/>
    <w:rsid w:val="003E557A"/>
    <w:rsid w:val="003E598E"/>
    <w:rsid w:val="003E72EB"/>
    <w:rsid w:val="003F38C0"/>
    <w:rsid w:val="004069C1"/>
    <w:rsid w:val="00414E3C"/>
    <w:rsid w:val="0042244A"/>
    <w:rsid w:val="0042745A"/>
    <w:rsid w:val="00431D5C"/>
    <w:rsid w:val="004362C6"/>
    <w:rsid w:val="00437FA2"/>
    <w:rsid w:val="00445970"/>
    <w:rsid w:val="0045729E"/>
    <w:rsid w:val="004577E6"/>
    <w:rsid w:val="00461EFC"/>
    <w:rsid w:val="004652C2"/>
    <w:rsid w:val="00466B4B"/>
    <w:rsid w:val="004706D1"/>
    <w:rsid w:val="00471326"/>
    <w:rsid w:val="0047598D"/>
    <w:rsid w:val="004840FD"/>
    <w:rsid w:val="00485C86"/>
    <w:rsid w:val="00490F7D"/>
    <w:rsid w:val="00491678"/>
    <w:rsid w:val="004968E2"/>
    <w:rsid w:val="004A3EEA"/>
    <w:rsid w:val="004A4D1F"/>
    <w:rsid w:val="004D03D4"/>
    <w:rsid w:val="004D5282"/>
    <w:rsid w:val="004D535D"/>
    <w:rsid w:val="004D7E69"/>
    <w:rsid w:val="004F1551"/>
    <w:rsid w:val="004F55A3"/>
    <w:rsid w:val="0050496F"/>
    <w:rsid w:val="00513B6F"/>
    <w:rsid w:val="00517C63"/>
    <w:rsid w:val="00526C94"/>
    <w:rsid w:val="005363C4"/>
    <w:rsid w:val="00536BDE"/>
    <w:rsid w:val="00543ACC"/>
    <w:rsid w:val="00547148"/>
    <w:rsid w:val="00557326"/>
    <w:rsid w:val="0056696D"/>
    <w:rsid w:val="00573EF9"/>
    <w:rsid w:val="00586B39"/>
    <w:rsid w:val="0059484D"/>
    <w:rsid w:val="005A019D"/>
    <w:rsid w:val="005A0855"/>
    <w:rsid w:val="005A3196"/>
    <w:rsid w:val="005C080F"/>
    <w:rsid w:val="005C55E5"/>
    <w:rsid w:val="005C696A"/>
    <w:rsid w:val="005E02BD"/>
    <w:rsid w:val="005E6E85"/>
    <w:rsid w:val="005E7673"/>
    <w:rsid w:val="005F31D2"/>
    <w:rsid w:val="005F4285"/>
    <w:rsid w:val="0061029B"/>
    <w:rsid w:val="00616DED"/>
    <w:rsid w:val="00617230"/>
    <w:rsid w:val="00621CE1"/>
    <w:rsid w:val="0062666A"/>
    <w:rsid w:val="00627FC9"/>
    <w:rsid w:val="00647FA8"/>
    <w:rsid w:val="00650C5F"/>
    <w:rsid w:val="00654934"/>
    <w:rsid w:val="00655B61"/>
    <w:rsid w:val="006620D9"/>
    <w:rsid w:val="006650CF"/>
    <w:rsid w:val="00671958"/>
    <w:rsid w:val="00675843"/>
    <w:rsid w:val="00696477"/>
    <w:rsid w:val="006A0246"/>
    <w:rsid w:val="006D050F"/>
    <w:rsid w:val="006D6139"/>
    <w:rsid w:val="006E0F5C"/>
    <w:rsid w:val="006E5D65"/>
    <w:rsid w:val="006F1282"/>
    <w:rsid w:val="006F1FBC"/>
    <w:rsid w:val="006F31E2"/>
    <w:rsid w:val="00705274"/>
    <w:rsid w:val="00706544"/>
    <w:rsid w:val="007072BA"/>
    <w:rsid w:val="0071620A"/>
    <w:rsid w:val="00724677"/>
    <w:rsid w:val="00725459"/>
    <w:rsid w:val="007327BD"/>
    <w:rsid w:val="00734608"/>
    <w:rsid w:val="00735B77"/>
    <w:rsid w:val="00745302"/>
    <w:rsid w:val="007461D6"/>
    <w:rsid w:val="00746EC8"/>
    <w:rsid w:val="0075254D"/>
    <w:rsid w:val="00763BF1"/>
    <w:rsid w:val="00766FD4"/>
    <w:rsid w:val="0078168C"/>
    <w:rsid w:val="00787C2A"/>
    <w:rsid w:val="00790E27"/>
    <w:rsid w:val="00796C23"/>
    <w:rsid w:val="007A4022"/>
    <w:rsid w:val="007A55B9"/>
    <w:rsid w:val="007A6E6E"/>
    <w:rsid w:val="007C3299"/>
    <w:rsid w:val="007C3BCC"/>
    <w:rsid w:val="007C4546"/>
    <w:rsid w:val="007C69EF"/>
    <w:rsid w:val="007D6E56"/>
    <w:rsid w:val="007F1652"/>
    <w:rsid w:val="007F4155"/>
    <w:rsid w:val="00806C57"/>
    <w:rsid w:val="008070A0"/>
    <w:rsid w:val="0081554D"/>
    <w:rsid w:val="0081707E"/>
    <w:rsid w:val="008240DA"/>
    <w:rsid w:val="008449B3"/>
    <w:rsid w:val="00854C5C"/>
    <w:rsid w:val="0085747A"/>
    <w:rsid w:val="00870CC1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8F6EAC"/>
    <w:rsid w:val="008F77E8"/>
    <w:rsid w:val="00905986"/>
    <w:rsid w:val="00915F3F"/>
    <w:rsid w:val="00916188"/>
    <w:rsid w:val="00923D7D"/>
    <w:rsid w:val="00946D13"/>
    <w:rsid w:val="009508DF"/>
    <w:rsid w:val="00950DAC"/>
    <w:rsid w:val="00954A07"/>
    <w:rsid w:val="00954CFA"/>
    <w:rsid w:val="009574A3"/>
    <w:rsid w:val="009849EF"/>
    <w:rsid w:val="009939C0"/>
    <w:rsid w:val="009975EB"/>
    <w:rsid w:val="00997F14"/>
    <w:rsid w:val="009A78D9"/>
    <w:rsid w:val="009B4E3A"/>
    <w:rsid w:val="009C1331"/>
    <w:rsid w:val="009C3E31"/>
    <w:rsid w:val="009C54AE"/>
    <w:rsid w:val="009C788E"/>
    <w:rsid w:val="009E3B41"/>
    <w:rsid w:val="009F3C5C"/>
    <w:rsid w:val="009F4610"/>
    <w:rsid w:val="009F62BE"/>
    <w:rsid w:val="00A00ECC"/>
    <w:rsid w:val="00A04F38"/>
    <w:rsid w:val="00A12C7F"/>
    <w:rsid w:val="00A155EE"/>
    <w:rsid w:val="00A2245B"/>
    <w:rsid w:val="00A30110"/>
    <w:rsid w:val="00A31ED4"/>
    <w:rsid w:val="00A36899"/>
    <w:rsid w:val="00A371F6"/>
    <w:rsid w:val="00A43BF6"/>
    <w:rsid w:val="00A46365"/>
    <w:rsid w:val="00A53FA5"/>
    <w:rsid w:val="00A54817"/>
    <w:rsid w:val="00A601C8"/>
    <w:rsid w:val="00A60799"/>
    <w:rsid w:val="00A61217"/>
    <w:rsid w:val="00A821CD"/>
    <w:rsid w:val="00A84C85"/>
    <w:rsid w:val="00A92ABB"/>
    <w:rsid w:val="00A97DE1"/>
    <w:rsid w:val="00AB053C"/>
    <w:rsid w:val="00AB7BA4"/>
    <w:rsid w:val="00AD1146"/>
    <w:rsid w:val="00AD27D3"/>
    <w:rsid w:val="00AD4238"/>
    <w:rsid w:val="00AD66D6"/>
    <w:rsid w:val="00AE1160"/>
    <w:rsid w:val="00AE203C"/>
    <w:rsid w:val="00AE2E74"/>
    <w:rsid w:val="00AE5FCB"/>
    <w:rsid w:val="00AF2C1E"/>
    <w:rsid w:val="00B0399A"/>
    <w:rsid w:val="00B06142"/>
    <w:rsid w:val="00B135B1"/>
    <w:rsid w:val="00B3130B"/>
    <w:rsid w:val="00B31F4D"/>
    <w:rsid w:val="00B33EA7"/>
    <w:rsid w:val="00B40ADB"/>
    <w:rsid w:val="00B43B77"/>
    <w:rsid w:val="00B43E80"/>
    <w:rsid w:val="00B607DB"/>
    <w:rsid w:val="00B66529"/>
    <w:rsid w:val="00B74B1F"/>
    <w:rsid w:val="00B75946"/>
    <w:rsid w:val="00B8056E"/>
    <w:rsid w:val="00B819C8"/>
    <w:rsid w:val="00B82308"/>
    <w:rsid w:val="00B84B75"/>
    <w:rsid w:val="00B90885"/>
    <w:rsid w:val="00BB27C2"/>
    <w:rsid w:val="00BB520A"/>
    <w:rsid w:val="00BC3390"/>
    <w:rsid w:val="00BD29D3"/>
    <w:rsid w:val="00BD3869"/>
    <w:rsid w:val="00BD66E9"/>
    <w:rsid w:val="00BD6FF4"/>
    <w:rsid w:val="00BE76BA"/>
    <w:rsid w:val="00BF2C41"/>
    <w:rsid w:val="00C058B4"/>
    <w:rsid w:val="00C05F44"/>
    <w:rsid w:val="00C131B5"/>
    <w:rsid w:val="00C16ABF"/>
    <w:rsid w:val="00C170AE"/>
    <w:rsid w:val="00C26CB7"/>
    <w:rsid w:val="00C324C1"/>
    <w:rsid w:val="00C3447C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B42CB"/>
    <w:rsid w:val="00CD6897"/>
    <w:rsid w:val="00CE5BAC"/>
    <w:rsid w:val="00CF038B"/>
    <w:rsid w:val="00CF25BE"/>
    <w:rsid w:val="00CF78ED"/>
    <w:rsid w:val="00D02B25"/>
    <w:rsid w:val="00D02EBA"/>
    <w:rsid w:val="00D03758"/>
    <w:rsid w:val="00D17C3C"/>
    <w:rsid w:val="00D20574"/>
    <w:rsid w:val="00D26B2C"/>
    <w:rsid w:val="00D26F8C"/>
    <w:rsid w:val="00D30DA9"/>
    <w:rsid w:val="00D352C9"/>
    <w:rsid w:val="00D425B2"/>
    <w:rsid w:val="00D428D6"/>
    <w:rsid w:val="00D552B2"/>
    <w:rsid w:val="00D608D1"/>
    <w:rsid w:val="00D62975"/>
    <w:rsid w:val="00D74119"/>
    <w:rsid w:val="00D8075B"/>
    <w:rsid w:val="00D8678B"/>
    <w:rsid w:val="00D95E42"/>
    <w:rsid w:val="00DA2114"/>
    <w:rsid w:val="00DA3848"/>
    <w:rsid w:val="00DA6FBE"/>
    <w:rsid w:val="00DC7634"/>
    <w:rsid w:val="00DE09C0"/>
    <w:rsid w:val="00DE4A14"/>
    <w:rsid w:val="00DE6BE5"/>
    <w:rsid w:val="00DE763C"/>
    <w:rsid w:val="00DF320D"/>
    <w:rsid w:val="00DF71C8"/>
    <w:rsid w:val="00E129B8"/>
    <w:rsid w:val="00E20140"/>
    <w:rsid w:val="00E211AF"/>
    <w:rsid w:val="00E21E7D"/>
    <w:rsid w:val="00E2281B"/>
    <w:rsid w:val="00E22FBC"/>
    <w:rsid w:val="00E24BF5"/>
    <w:rsid w:val="00E25338"/>
    <w:rsid w:val="00E275AD"/>
    <w:rsid w:val="00E36263"/>
    <w:rsid w:val="00E421B8"/>
    <w:rsid w:val="00E44A95"/>
    <w:rsid w:val="00E51E44"/>
    <w:rsid w:val="00E5386D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635E"/>
    <w:rsid w:val="00F17567"/>
    <w:rsid w:val="00F27A7B"/>
    <w:rsid w:val="00F50332"/>
    <w:rsid w:val="00F526AF"/>
    <w:rsid w:val="00F617C3"/>
    <w:rsid w:val="00F63499"/>
    <w:rsid w:val="00F7066B"/>
    <w:rsid w:val="00F83B28"/>
    <w:rsid w:val="00FA46E5"/>
    <w:rsid w:val="00FB7DBA"/>
    <w:rsid w:val="00FC1C25"/>
    <w:rsid w:val="00FC3F45"/>
    <w:rsid w:val="00FD503F"/>
    <w:rsid w:val="00FD5B68"/>
    <w:rsid w:val="00FD7589"/>
    <w:rsid w:val="00FE245D"/>
    <w:rsid w:val="00FE5301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AD423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58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ED4722-3FA4-4EA3-AE80-8FDA1A5D0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11</TotalTime>
  <Pages>4</Pages>
  <Words>795</Words>
  <Characters>4775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Łukaszek</cp:lastModifiedBy>
  <cp:revision>10</cp:revision>
  <cp:lastPrinted>2020-01-14T11:47:00Z</cp:lastPrinted>
  <dcterms:created xsi:type="dcterms:W3CDTF">2025-09-20T18:25:00Z</dcterms:created>
  <dcterms:modified xsi:type="dcterms:W3CDTF">2025-09-23T12:39:00Z</dcterms:modified>
</cp:coreProperties>
</file>